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AB5" w:rsidRDefault="00CA2AB5" w:rsidP="00CA2AB5">
      <w:pPr>
        <w:pStyle w:val="NoSpacing"/>
      </w:pPr>
      <w:r>
        <w:rPr>
          <w:u w:val="single"/>
        </w:rPr>
        <w:t>William JOOCE</w:t>
      </w:r>
      <w:r>
        <w:t xml:space="preserve">       (fl.1474-5)</w:t>
      </w:r>
    </w:p>
    <w:p w:rsidR="00CA2AB5" w:rsidRDefault="00CA2AB5" w:rsidP="00CA2AB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Rainham</w:t>
      </w:r>
      <w:proofErr w:type="spellEnd"/>
      <w:r>
        <w:t xml:space="preserve">, Kent. </w:t>
      </w:r>
      <w:proofErr w:type="gramStart"/>
      <w:r>
        <w:t>Husbandman.</w:t>
      </w:r>
      <w:proofErr w:type="gramEnd"/>
    </w:p>
    <w:p w:rsidR="00CA2AB5" w:rsidRDefault="00CA2AB5" w:rsidP="00CA2AB5">
      <w:pPr>
        <w:pStyle w:val="NoSpacing"/>
      </w:pPr>
    </w:p>
    <w:p w:rsidR="00CA2AB5" w:rsidRDefault="00CA2AB5" w:rsidP="00CA2AB5">
      <w:pPr>
        <w:pStyle w:val="NoSpacing"/>
      </w:pPr>
    </w:p>
    <w:p w:rsidR="00CA2AB5" w:rsidRDefault="00CA2AB5" w:rsidP="00CA2AB5">
      <w:pPr>
        <w:pStyle w:val="NoSpacing"/>
      </w:pPr>
      <w:r>
        <w:t xml:space="preserve">         1474-5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p.273)</w:t>
      </w:r>
    </w:p>
    <w:p w:rsidR="00CA2AB5" w:rsidRDefault="00CA2AB5" w:rsidP="00CA2AB5">
      <w:pPr>
        <w:pStyle w:val="NoSpacing"/>
      </w:pPr>
    </w:p>
    <w:p w:rsidR="00CA2AB5" w:rsidRDefault="00CA2AB5" w:rsidP="00CA2AB5">
      <w:pPr>
        <w:pStyle w:val="NoSpacing"/>
      </w:pPr>
    </w:p>
    <w:p w:rsidR="00CA2AB5" w:rsidRDefault="00CA2AB5" w:rsidP="00CA2AB5">
      <w:pPr>
        <w:pStyle w:val="NoSpacing"/>
      </w:pPr>
      <w:r>
        <w:t>26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AB5" w:rsidRDefault="00CA2AB5" w:rsidP="00920DE3">
      <w:pPr>
        <w:spacing w:after="0" w:line="240" w:lineRule="auto"/>
      </w:pPr>
      <w:r>
        <w:separator/>
      </w:r>
    </w:p>
  </w:endnote>
  <w:endnote w:type="continuationSeparator" w:id="0">
    <w:p w:rsidR="00CA2AB5" w:rsidRDefault="00CA2A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AB5" w:rsidRDefault="00CA2AB5" w:rsidP="00920DE3">
      <w:pPr>
        <w:spacing w:after="0" w:line="240" w:lineRule="auto"/>
      </w:pPr>
      <w:r>
        <w:separator/>
      </w:r>
    </w:p>
  </w:footnote>
  <w:footnote w:type="continuationSeparator" w:id="0">
    <w:p w:rsidR="00CA2AB5" w:rsidRDefault="00CA2A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AB5"/>
    <w:rsid w:val="00120749"/>
    <w:rsid w:val="00624CAE"/>
    <w:rsid w:val="00920DE3"/>
    <w:rsid w:val="00C009D8"/>
    <w:rsid w:val="00CA2AB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2015-06-12T21:39:00Z</dcterms:created>
  <dcterms:modified xsi:type="dcterms:W3CDTF">2015-06-12T21:40:00Z</dcterms:modified>
</cp:coreProperties>
</file>